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D17157" w:rsidRPr="00EC0C5E" w:rsidTr="00B337EF">
        <w:tc>
          <w:tcPr>
            <w:tcW w:w="9747" w:type="dxa"/>
          </w:tcPr>
          <w:p w:rsidR="00D17157" w:rsidRPr="00EC0C5E" w:rsidRDefault="00D1715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17157" w:rsidRPr="00EC0C5E" w:rsidRDefault="00D1715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17157" w:rsidRPr="00EC0C5E" w:rsidRDefault="00D1715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D17157" w:rsidRPr="00EC0C5E" w:rsidRDefault="00D1715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D17157" w:rsidRPr="00EC0C5E" w:rsidRDefault="00D1715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Pr="0053565E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D17157" w:rsidRDefault="00D1715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62BF">
              <w:rPr>
                <w:rFonts w:ascii="Times New Roman" w:hAnsi="Times New Roman"/>
                <w:sz w:val="28"/>
                <w:szCs w:val="28"/>
              </w:rPr>
              <w:t>от 15.12.2025 № 10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162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17157" w:rsidRDefault="00D1715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7157" w:rsidRPr="00EC0C5E" w:rsidRDefault="00D1715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D17157" w:rsidRPr="00EC0C5E" w:rsidRDefault="00D1715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D17157" w:rsidRPr="00EC0C5E" w:rsidRDefault="00D1715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D17157" w:rsidRPr="00EC0C5E" w:rsidRDefault="00D1715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D17157" w:rsidRPr="00EC0C5E" w:rsidRDefault="00D1715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D17157" w:rsidRPr="00EC0C5E" w:rsidRDefault="00D1715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D17157" w:rsidRDefault="00D1715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17157" w:rsidRPr="002C2593" w:rsidRDefault="00D1715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17157" w:rsidRPr="0088300D" w:rsidRDefault="00D1715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D17157" w:rsidRPr="0088300D" w:rsidRDefault="00D1715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D17157" w:rsidRPr="0088300D" w:rsidRDefault="00D1715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D17157" w:rsidRPr="0088300D" w:rsidRDefault="00D1715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D17157" w:rsidRPr="00823FD6" w:rsidRDefault="00D1715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88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8"/>
        <w:gridCol w:w="1966"/>
        <w:gridCol w:w="984"/>
        <w:gridCol w:w="1028"/>
        <w:gridCol w:w="992"/>
        <w:gridCol w:w="992"/>
        <w:gridCol w:w="993"/>
        <w:gridCol w:w="992"/>
        <w:gridCol w:w="992"/>
        <w:gridCol w:w="992"/>
        <w:gridCol w:w="993"/>
        <w:gridCol w:w="1985"/>
        <w:gridCol w:w="1418"/>
      </w:tblGrid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D17157" w:rsidRPr="00EC0C5E" w:rsidTr="00202D37">
        <w:trPr>
          <w:trHeight w:val="1275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202D37" w:rsidRDefault="00D17157" w:rsidP="0020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rHeight w:val="162"/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rHeight w:val="562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rHeight w:val="1380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1317020,63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441176,32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870844,31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2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16410159,33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13" w:right="-109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6655726,50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Глафировскогосельского поселения Щербиновского района</w:t>
            </w:r>
          </w:p>
          <w:p w:rsidR="00D17157" w:rsidRPr="00EC0C5E" w:rsidRDefault="00D17157" w:rsidP="0088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</w:t>
            </w:r>
          </w:p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бюджет</w:t>
            </w:r>
          </w:p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16410159,33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113" w:right="-109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6655726,50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834CC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1268930,00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D17157" w:rsidRPr="00EC0C5E" w:rsidRDefault="00D17157" w:rsidP="008834C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2501335,06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4"/>
              </w:rPr>
              <w:t>545861,08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2501335,06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834CC">
              <w:rPr>
                <w:rFonts w:ascii="Times New Roman" w:hAnsi="Times New Roman"/>
                <w:sz w:val="20"/>
                <w:szCs w:val="24"/>
              </w:rPr>
              <w:t>545861,08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721930,00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17157" w:rsidRPr="00EC0C5E" w:rsidRDefault="00D17157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rHeight w:val="70"/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D50BB2" w:rsidRDefault="00D17157" w:rsidP="008D02E0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4383643,80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761BD5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4"/>
              </w:rPr>
              <w:t>1898139,43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D50BB2" w:rsidRDefault="00D17157" w:rsidP="00D50BB2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D50BB2">
              <w:rPr>
                <w:rFonts w:ascii="Times New Roman" w:hAnsi="Times New Roman"/>
                <w:sz w:val="20"/>
                <w:szCs w:val="20"/>
                <w:lang w:eastAsia="ar-SA"/>
              </w:rPr>
              <w:t>4383643,80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761BD5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61BD5">
              <w:rPr>
                <w:rFonts w:ascii="Times New Roman" w:hAnsi="Times New Roman"/>
                <w:sz w:val="20"/>
                <w:szCs w:val="24"/>
              </w:rPr>
              <w:t>1898139,43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507000,00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D50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D17157" w:rsidRPr="00EC0C5E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8834CC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1135186,72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ind w:left="-74" w:right="-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203932,24</w:t>
            </w:r>
          </w:p>
          <w:p w:rsidR="00D17157" w:rsidRPr="006C6CA9" w:rsidRDefault="00D17157" w:rsidP="00883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8834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8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ind w:left="-39" w:right="-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  <w:lang w:eastAsia="ar-SA"/>
              </w:rPr>
              <w:t>1135186,72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834CC" w:rsidRDefault="00D17157" w:rsidP="008834CC">
            <w:pPr>
              <w:spacing w:after="0" w:line="240" w:lineRule="auto"/>
              <w:ind w:left="-74" w:right="-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4CC">
              <w:rPr>
                <w:rFonts w:ascii="Times New Roman" w:hAnsi="Times New Roman"/>
                <w:sz w:val="20"/>
                <w:szCs w:val="20"/>
              </w:rPr>
              <w:t>203932,24</w:t>
            </w:r>
          </w:p>
          <w:p w:rsidR="00D17157" w:rsidRPr="006C6CA9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color w:val="EE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02E0">
              <w:rPr>
                <w:rFonts w:ascii="Times New Roman" w:hAnsi="Times New Roman"/>
                <w:sz w:val="20"/>
                <w:szCs w:val="20"/>
              </w:rPr>
              <w:t>40000,00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по 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общественной территории в селе Глафировка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 рамках реализации государственной программы Краснодарского края «Региональная политика и развитие гражданского общества»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8378100,00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bCs/>
                <w:sz w:val="20"/>
                <w:szCs w:val="20"/>
              </w:rPr>
              <w:t>3995900,00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D17157" w:rsidRPr="00EC0C5E" w:rsidTr="00202D37">
        <w:trPr>
          <w:trHeight w:val="431"/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rHeight w:val="2535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761BD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rHeight w:val="334"/>
          <w:tblCellSpacing w:w="5" w:type="nil"/>
        </w:trPr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27" w:type="dxa"/>
            <w:gridSpan w:val="12"/>
            <w:tcBorders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D17157" w:rsidRPr="00EC0C5E" w:rsidTr="00202D37">
        <w:trPr>
          <w:trHeight w:val="694"/>
          <w:tblCellSpacing w:w="5" w:type="nil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D17157" w:rsidRPr="00EC0C5E" w:rsidTr="00202D37">
        <w:trPr>
          <w:trHeight w:val="1838"/>
          <w:tblCellSpacing w:w="5" w:type="nil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8D02E0" w:rsidRDefault="00D17157" w:rsidP="008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238920,00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4041D0" w:rsidRDefault="00D17157" w:rsidP="008D02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114420,00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1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8D02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18021099,96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11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7640990,81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6C6CA9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157" w:rsidRPr="00EC0C5E" w:rsidTr="00202D37">
        <w:trPr>
          <w:tblCellSpacing w:w="5" w:type="nil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8D02E0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02E0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18021099,96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6C6CA9" w:rsidRDefault="00D17157" w:rsidP="006C6CA9">
            <w:pPr>
              <w:ind w:left="-108" w:right="-111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7640990,81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17157" w:rsidRPr="006C6CA9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CA9">
              <w:rPr>
                <w:rFonts w:ascii="Times New Roman" w:hAnsi="Times New Roman"/>
                <w:sz w:val="20"/>
                <w:szCs w:val="20"/>
              </w:rPr>
              <w:t>1288930,00</w:t>
            </w:r>
          </w:p>
        </w:tc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57" w:rsidRPr="00EC0C5E" w:rsidRDefault="00D17157" w:rsidP="006C6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D17157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D17157" w:rsidRPr="004F6CD4" w:rsidRDefault="00D1715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3565E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А.В. Тищенко</w:t>
      </w:r>
    </w:p>
    <w:sectPr w:rsidR="00D17157" w:rsidRPr="004F6CD4" w:rsidSect="008D02E0">
      <w:headerReference w:type="even" r:id="rId6"/>
      <w:headerReference w:type="default" r:id="rId7"/>
      <w:pgSz w:w="16838" w:h="11906" w:orient="landscape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157" w:rsidRDefault="00D17157" w:rsidP="00FD7872">
      <w:pPr>
        <w:spacing w:after="0" w:line="240" w:lineRule="auto"/>
      </w:pPr>
      <w:r>
        <w:separator/>
      </w:r>
    </w:p>
  </w:endnote>
  <w:endnote w:type="continuationSeparator" w:id="0">
    <w:p w:rsidR="00D17157" w:rsidRDefault="00D1715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157" w:rsidRDefault="00D17157" w:rsidP="00FD7872">
      <w:pPr>
        <w:spacing w:after="0" w:line="240" w:lineRule="auto"/>
      </w:pPr>
      <w:r>
        <w:separator/>
      </w:r>
    </w:p>
  </w:footnote>
  <w:footnote w:type="continuationSeparator" w:id="0">
    <w:p w:rsidR="00D17157" w:rsidRDefault="00D1715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57" w:rsidRDefault="00D1715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7157" w:rsidRDefault="00D171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57" w:rsidRDefault="00D1715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D17157" w:rsidRDefault="00D171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365D"/>
    <w:rsid w:val="00057476"/>
    <w:rsid w:val="00063316"/>
    <w:rsid w:val="00071F77"/>
    <w:rsid w:val="000944F9"/>
    <w:rsid w:val="000D6500"/>
    <w:rsid w:val="00130602"/>
    <w:rsid w:val="001400BE"/>
    <w:rsid w:val="001C7144"/>
    <w:rsid w:val="001F0984"/>
    <w:rsid w:val="001F4950"/>
    <w:rsid w:val="00202D37"/>
    <w:rsid w:val="00220C75"/>
    <w:rsid w:val="00237532"/>
    <w:rsid w:val="00245B50"/>
    <w:rsid w:val="00273749"/>
    <w:rsid w:val="002C2593"/>
    <w:rsid w:val="002C5A44"/>
    <w:rsid w:val="002F14B2"/>
    <w:rsid w:val="003102DA"/>
    <w:rsid w:val="00330AE7"/>
    <w:rsid w:val="00357F56"/>
    <w:rsid w:val="003C1E9D"/>
    <w:rsid w:val="003C5467"/>
    <w:rsid w:val="003E0C72"/>
    <w:rsid w:val="004041D0"/>
    <w:rsid w:val="004261F8"/>
    <w:rsid w:val="00431C0D"/>
    <w:rsid w:val="004555B0"/>
    <w:rsid w:val="0047064D"/>
    <w:rsid w:val="00477B6B"/>
    <w:rsid w:val="0049634E"/>
    <w:rsid w:val="004A1C7F"/>
    <w:rsid w:val="004D794E"/>
    <w:rsid w:val="004F6CD4"/>
    <w:rsid w:val="0053565E"/>
    <w:rsid w:val="005553ED"/>
    <w:rsid w:val="005740E2"/>
    <w:rsid w:val="005B601B"/>
    <w:rsid w:val="005C1181"/>
    <w:rsid w:val="005E400B"/>
    <w:rsid w:val="005F2116"/>
    <w:rsid w:val="005F4DD4"/>
    <w:rsid w:val="00623447"/>
    <w:rsid w:val="00632E9F"/>
    <w:rsid w:val="006920C6"/>
    <w:rsid w:val="006A0681"/>
    <w:rsid w:val="006C6CA9"/>
    <w:rsid w:val="006E3BDE"/>
    <w:rsid w:val="00761BD5"/>
    <w:rsid w:val="007A362F"/>
    <w:rsid w:val="007A56E2"/>
    <w:rsid w:val="007A6967"/>
    <w:rsid w:val="007F0F79"/>
    <w:rsid w:val="007F7F6A"/>
    <w:rsid w:val="00823FD6"/>
    <w:rsid w:val="00830CA8"/>
    <w:rsid w:val="008506AC"/>
    <w:rsid w:val="0087046B"/>
    <w:rsid w:val="00870D2B"/>
    <w:rsid w:val="0088300D"/>
    <w:rsid w:val="008834CC"/>
    <w:rsid w:val="00891DC6"/>
    <w:rsid w:val="00895FAC"/>
    <w:rsid w:val="008D02E0"/>
    <w:rsid w:val="00935992"/>
    <w:rsid w:val="00956A5E"/>
    <w:rsid w:val="009764C6"/>
    <w:rsid w:val="009B3A99"/>
    <w:rsid w:val="009C0A0F"/>
    <w:rsid w:val="009E0431"/>
    <w:rsid w:val="009E5370"/>
    <w:rsid w:val="009F5A07"/>
    <w:rsid w:val="009F77CE"/>
    <w:rsid w:val="00A21DBB"/>
    <w:rsid w:val="00A63F2D"/>
    <w:rsid w:val="00AD129A"/>
    <w:rsid w:val="00B031B0"/>
    <w:rsid w:val="00B17DC9"/>
    <w:rsid w:val="00B337EF"/>
    <w:rsid w:val="00B33FD1"/>
    <w:rsid w:val="00B66F8D"/>
    <w:rsid w:val="00C2367A"/>
    <w:rsid w:val="00C71463"/>
    <w:rsid w:val="00C72DAE"/>
    <w:rsid w:val="00D17157"/>
    <w:rsid w:val="00D321C3"/>
    <w:rsid w:val="00D340C8"/>
    <w:rsid w:val="00D50BB2"/>
    <w:rsid w:val="00D52B85"/>
    <w:rsid w:val="00D87603"/>
    <w:rsid w:val="00DB6ED7"/>
    <w:rsid w:val="00DF3F69"/>
    <w:rsid w:val="00E67CCA"/>
    <w:rsid w:val="00E70C4F"/>
    <w:rsid w:val="00E76438"/>
    <w:rsid w:val="00EB48C1"/>
    <w:rsid w:val="00EC0C5E"/>
    <w:rsid w:val="00EF6F94"/>
    <w:rsid w:val="00F162B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9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6</Pages>
  <Words>941</Words>
  <Characters>5368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39</cp:revision>
  <cp:lastPrinted>2025-12-26T10:41:00Z</cp:lastPrinted>
  <dcterms:created xsi:type="dcterms:W3CDTF">2019-08-19T13:15:00Z</dcterms:created>
  <dcterms:modified xsi:type="dcterms:W3CDTF">2025-12-28T13:59:00Z</dcterms:modified>
</cp:coreProperties>
</file>